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F74B" w14:textId="209C9BB2" w:rsidR="002E4EB0" w:rsidRPr="00D81135" w:rsidRDefault="002E4EB0">
      <w:pPr>
        <w:rPr>
          <w:rFonts w:ascii="Roboto Light" w:hAnsi="Roboto Light"/>
          <w:b/>
          <w:lang w:val="nn-NO"/>
        </w:rPr>
      </w:pPr>
    </w:p>
    <w:p w14:paraId="429B18FA" w14:textId="421B8EEE" w:rsidR="002E4EB0" w:rsidRPr="00BF62D8" w:rsidRDefault="00DC44E7" w:rsidP="00B95AC9">
      <w:pPr>
        <w:rPr>
          <w:rFonts w:ascii="Arial" w:hAnsi="Arial" w:cs="Arial"/>
          <w:b/>
          <w:sz w:val="24"/>
          <w:szCs w:val="24"/>
          <w:lang w:val="nn-NO"/>
        </w:rPr>
      </w:pPr>
      <w:r w:rsidRPr="00BF62D8">
        <w:rPr>
          <w:rFonts w:ascii="Arial" w:hAnsi="Arial" w:cs="Arial"/>
          <w:b/>
          <w:sz w:val="24"/>
          <w:szCs w:val="24"/>
          <w:lang w:val="nn-NO"/>
        </w:rPr>
        <w:t>[</w:t>
      </w:r>
      <w:r w:rsidR="006B767D">
        <w:rPr>
          <w:rFonts w:ascii="Arial" w:hAnsi="Arial" w:cs="Arial"/>
          <w:b/>
          <w:sz w:val="24"/>
          <w:szCs w:val="24"/>
          <w:lang w:val="nn-NO"/>
        </w:rPr>
        <w:t>Firma</w:t>
      </w:r>
      <w:r w:rsidRPr="00BF62D8">
        <w:rPr>
          <w:rFonts w:ascii="Arial" w:hAnsi="Arial" w:cs="Arial"/>
          <w:b/>
          <w:sz w:val="24"/>
          <w:szCs w:val="24"/>
          <w:lang w:val="nn-NO"/>
        </w:rPr>
        <w:t>]</w:t>
      </w:r>
    </w:p>
    <w:p w14:paraId="3B0D70E1" w14:textId="77777777" w:rsidR="005D46A5" w:rsidRPr="00D81135" w:rsidRDefault="005D46A5" w:rsidP="00952844">
      <w:pPr>
        <w:rPr>
          <w:rFonts w:ascii="Roboto Light" w:hAnsi="Roboto Light"/>
          <w:b/>
          <w:lang w:val="nn-NO"/>
        </w:rPr>
      </w:pPr>
    </w:p>
    <w:p w14:paraId="0DB04DA5" w14:textId="479A60D6" w:rsidR="00952844" w:rsidRDefault="000F5D79" w:rsidP="00952844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>Relevante p</w:t>
      </w:r>
      <w:r w:rsidR="00952844" w:rsidRPr="00D81135">
        <w:rPr>
          <w:rFonts w:ascii="Roboto Light" w:hAnsi="Roboto Light"/>
          <w:b/>
          <w:lang w:val="nn-NO"/>
        </w:rPr>
        <w:t>rosjekt / oppdrag:</w:t>
      </w:r>
    </w:p>
    <w:p w14:paraId="2EDD5FAF" w14:textId="77777777" w:rsidR="00166BAC" w:rsidRPr="00D81135" w:rsidRDefault="00166BAC" w:rsidP="00952844">
      <w:pPr>
        <w:rPr>
          <w:rFonts w:ascii="Roboto Light" w:hAnsi="Roboto Light"/>
          <w:b/>
          <w:lang w:val="nn-NO"/>
        </w:rPr>
      </w:pPr>
    </w:p>
    <w:p w14:paraId="3F9F679E" w14:textId="77777777" w:rsidR="000F5D79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Prosjekt 1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FE7A3E" w14:paraId="3F43D6E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156E679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5DD4942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prosjekt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prosjektområde»</w:t>
            </w:r>
          </w:p>
        </w:tc>
      </w:tr>
      <w:tr w:rsidR="00757DE9" w:rsidRPr="00FE7A3E" w14:paraId="107DFB2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8996EF5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2142889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verksemd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1A172E" w:rsidRPr="00FE7A3E" w14:paraId="3A38026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3E1E45C" w14:textId="506ED4B5" w:rsidR="001A172E" w:rsidRPr="003819DD" w:rsidRDefault="00022C24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6C0295C1" w14:textId="1FEBFEAA" w:rsidR="001A172E" w:rsidRPr="003819DD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757DE9" w:rsidRPr="00D81135" w14:paraId="2B58A6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4C1967F4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5B5D27D" w14:textId="463F52CA" w:rsidR="00757DE9" w:rsidRPr="003819DD" w:rsidRDefault="00D074A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0D2532" w:rsidRPr="00D81135" w14:paraId="16B08445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E770ED0" w14:textId="10382AE4" w:rsidR="000D2532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</w:t>
            </w:r>
          </w:p>
        </w:tc>
        <w:tc>
          <w:tcPr>
            <w:tcW w:w="6735" w:type="dxa"/>
          </w:tcPr>
          <w:p w14:paraId="6880224B" w14:textId="73457921" w:rsidR="000D2532" w:rsidRPr="003819DD" w:rsidRDefault="00DA6E0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1C19EF">
              <w:rPr>
                <w:rFonts w:ascii="Arial" w:hAnsi="Arial" w:cs="Arial"/>
                <w:sz w:val="20"/>
                <w:szCs w:val="20"/>
                <w:lang w:val="nn-NO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ntreprise</w:t>
            </w:r>
            <w:r w:rsidR="00E8290C">
              <w:rPr>
                <w:rFonts w:ascii="Arial" w:hAnsi="Arial" w:cs="Arial"/>
                <w:sz w:val="20"/>
                <w:szCs w:val="20"/>
                <w:lang w:val="nn-NO"/>
              </w:rPr>
              <w:t>form»</w:t>
            </w:r>
          </w:p>
        </w:tc>
      </w:tr>
      <w:tr w:rsidR="00E8290C" w:rsidRPr="00D81135" w14:paraId="14246F2A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0467A0D" w14:textId="6273D219" w:rsidR="00E8290C" w:rsidRDefault="00E8290C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1AC50A2F" w14:textId="658239D4" w:rsidR="00E8290C" w:rsidRPr="003819DD" w:rsidRDefault="00E8290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1C19EF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real</w:t>
            </w:r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, antall etasjer»</w:t>
            </w:r>
          </w:p>
        </w:tc>
      </w:tr>
      <w:tr w:rsidR="00757DE9" w:rsidRPr="00D81135" w14:paraId="5E6A6E5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2F96DD3" w14:textId="4A5D73A0" w:rsidR="00757DE9" w:rsidRPr="003819DD" w:rsidRDefault="00730F63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samlet</w:t>
            </w:r>
          </w:p>
        </w:tc>
        <w:tc>
          <w:tcPr>
            <w:tcW w:w="6735" w:type="dxa"/>
          </w:tcPr>
          <w:p w14:paraId="35F6F6E5" w14:textId="30BC2EA5" w:rsidR="00757DE9" w:rsidRPr="003819DD" w:rsidRDefault="001C19EF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</w:t>
            </w:r>
            <w:r w:rsidR="00C93A97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30F63" w:rsidRPr="00D81135" w14:paraId="04BDA68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D4CF5A6" w14:textId="3DFD71DE" w:rsidR="00730F63" w:rsidRPr="003819DD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3C78E388" w14:textId="21EE4CDB" w:rsidR="00730F63" w:rsidRPr="003819DD" w:rsidRDefault="00C93A97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kontraktssum»</w:t>
            </w:r>
          </w:p>
        </w:tc>
      </w:tr>
      <w:tr w:rsidR="0026257A" w:rsidRPr="00D81135" w14:paraId="6BE3533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0FA2B99" w14:textId="416596F6" w:rsidR="0026257A" w:rsidRPr="003819DD" w:rsidRDefault="0026257A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38673EDC" w14:textId="2F71C488" w:rsidR="0026257A" w:rsidRPr="003819DD" w:rsidRDefault="0026257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«oppgi tiltaks</w:t>
            </w:r>
            <w:r w:rsidR="000C1E1A">
              <w:rPr>
                <w:rFonts w:ascii="Arial" w:hAnsi="Arial" w:cs="Arial"/>
                <w:sz w:val="20"/>
                <w:szCs w:val="20"/>
                <w:lang w:val="nn-NO"/>
              </w:rPr>
              <w:t>klasser»</w:t>
            </w:r>
          </w:p>
        </w:tc>
      </w:tr>
      <w:tr w:rsidR="00B11A06" w:rsidRPr="00D81135" w14:paraId="63399D0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188E9F" w14:textId="77777777" w:rsidR="00B11A06" w:rsidRPr="003819DD" w:rsidRDefault="00B11A06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D244361" w14:textId="37DE1283" w:rsidR="00B11A06" w:rsidRPr="003819DD" w:rsidRDefault="000C1E1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rolle i prosjektet»</w:t>
            </w:r>
          </w:p>
        </w:tc>
      </w:tr>
      <w:tr w:rsidR="00757DE9" w:rsidRPr="00D81135" w14:paraId="2E7FEF5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49151E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av oppdrag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og gjennomføring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F6753CF" w14:textId="42F2303C" w:rsidR="00757DE9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«grundig beskrivelse</w:t>
            </w:r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</w:t>
            </w:r>
            <w:r w:rsidR="00AF31DE">
              <w:rPr>
                <w:rFonts w:ascii="Arial" w:hAnsi="Arial" w:cs="Arial"/>
                <w:sz w:val="20"/>
                <w:szCs w:val="20"/>
                <w:lang w:val="nn-NO"/>
              </w:rPr>
              <w:t>ns</w:t>
            </w:r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580CDB7F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849DD98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BCB691B" w14:textId="77777777" w:rsidR="00CB10D6" w:rsidRDefault="00CB10D6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2BBECFF" w14:textId="77777777" w:rsidR="009B128A" w:rsidRPr="003819DD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497386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D0CD9DA" w14:textId="3F0F45F7" w:rsidR="00757DE9" w:rsidRPr="008A7CBF" w:rsidRDefault="001726BB" w:rsidP="00757DE9">
            <w:pPr>
              <w:rPr>
                <w:rFonts w:ascii="Arial" w:hAnsi="Arial" w:cs="Arial"/>
                <w:sz w:val="20"/>
                <w:szCs w:val="20"/>
              </w:rPr>
            </w:pPr>
            <w:r w:rsidRPr="008A7CBF">
              <w:rPr>
                <w:rFonts w:ascii="Arial" w:hAnsi="Arial" w:cs="Arial"/>
                <w:sz w:val="20"/>
                <w:szCs w:val="20"/>
              </w:rPr>
              <w:t>Referanseoppdragets overføringsverdi for prosjekt</w:t>
            </w:r>
            <w:r w:rsidR="001A172E" w:rsidRPr="008A7CBF">
              <w:rPr>
                <w:rFonts w:ascii="Arial" w:hAnsi="Arial" w:cs="Arial"/>
                <w:sz w:val="20"/>
                <w:szCs w:val="20"/>
              </w:rPr>
              <w:t xml:space="preserve">et </w:t>
            </w:r>
            <w:r w:rsidR="00FE7A3E" w:rsidRPr="00FE7A3E">
              <w:rPr>
                <w:rFonts w:ascii="Arial" w:hAnsi="Arial" w:cs="Arial"/>
                <w:sz w:val="20"/>
                <w:szCs w:val="20"/>
              </w:rPr>
              <w:t>Sjøledning Melkevika - Havikbotnen</w:t>
            </w:r>
            <w:r w:rsidR="00757DE9" w:rsidRPr="008A7C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0479DB59" w14:textId="77777777" w:rsidR="00757DE9" w:rsidRPr="008A7CBF" w:rsidRDefault="00757DE9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DEB9EF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D578D8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10A77E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0E81D2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5C46B3" w14:textId="77777777" w:rsidR="00952844" w:rsidRPr="008A7CBF" w:rsidRDefault="00952844" w:rsidP="00952844">
      <w:pPr>
        <w:rPr>
          <w:rFonts w:ascii="Roboto Light" w:hAnsi="Roboto Light"/>
          <w:b/>
        </w:rPr>
      </w:pPr>
    </w:p>
    <w:p w14:paraId="1711151A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2»: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B6A11" w:rsidRPr="00FE7A3E" w14:paraId="77BB3F27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DB6B72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659DF48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4B6A11" w:rsidRPr="00FE7A3E" w14:paraId="1DC0931E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572A005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7971CC8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4B6A11" w:rsidRPr="00FE7A3E" w14:paraId="33C04DC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FD8966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330DCEB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4B6A11" w:rsidRPr="003819DD" w14:paraId="1F629F1B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374721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554A531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4B6A11" w:rsidRPr="003819DD" w14:paraId="33FE226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57E8B0E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</w:t>
            </w:r>
          </w:p>
        </w:tc>
        <w:tc>
          <w:tcPr>
            <w:tcW w:w="6735" w:type="dxa"/>
          </w:tcPr>
          <w:p w14:paraId="02A94D1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</w:t>
            </w:r>
          </w:p>
        </w:tc>
      </w:tr>
      <w:tr w:rsidR="004B6A11" w:rsidRPr="003819DD" w14:paraId="2BF53AF0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377A76C1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702A907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«areal, antall etasjer»</w:t>
            </w:r>
          </w:p>
        </w:tc>
      </w:tr>
      <w:tr w:rsidR="004B6A11" w:rsidRPr="003819DD" w14:paraId="54CD6CE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9E2E00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samlet</w:t>
            </w:r>
          </w:p>
        </w:tc>
        <w:tc>
          <w:tcPr>
            <w:tcW w:w="6735" w:type="dxa"/>
          </w:tcPr>
          <w:p w14:paraId="0FB95A6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verdi»</w:t>
            </w:r>
          </w:p>
        </w:tc>
      </w:tr>
      <w:tr w:rsidR="004B6A11" w:rsidRPr="003819DD" w14:paraId="1F8172A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7D75A5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4BB2A56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kontraktssum»</w:t>
            </w:r>
          </w:p>
        </w:tc>
      </w:tr>
      <w:tr w:rsidR="004B6A11" w:rsidRPr="003819DD" w14:paraId="735E0C38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44178C7D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567576D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«oppgi tiltaksklasser»</w:t>
            </w:r>
          </w:p>
        </w:tc>
      </w:tr>
      <w:tr w:rsidR="004B6A11" w:rsidRPr="003819DD" w14:paraId="2FE59CB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A07BDE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160DF10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rolle i prosjektet»</w:t>
            </w:r>
          </w:p>
        </w:tc>
      </w:tr>
      <w:tr w:rsidR="004B6A11" w:rsidRPr="003819DD" w14:paraId="426E51B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6B9471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5CE9CCF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«grundig beskrivelse av leveransen»</w:t>
            </w:r>
          </w:p>
          <w:p w14:paraId="1069311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2E8D27E2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2FC838A" w14:textId="77777777" w:rsidR="00CB10D6" w:rsidRDefault="00CB10D6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83FCB7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4B6A11" w:rsidRPr="003819DD" w14:paraId="430AA3D9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D413165" w14:textId="60540609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="00FE7A3E" w:rsidRPr="00FE7A3E">
              <w:rPr>
                <w:rFonts w:ascii="Arial" w:hAnsi="Arial" w:cs="Arial"/>
                <w:sz w:val="20"/>
                <w:szCs w:val="20"/>
              </w:rPr>
              <w:t>Sjøledning Melkevika - Havikbotnen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2618744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DA93B2D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6F487D9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998872F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910C2B6" w14:textId="77777777" w:rsidR="00166BAC" w:rsidRPr="003819DD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20296895" w14:textId="77777777" w:rsidR="00F052B2" w:rsidRDefault="00F052B2" w:rsidP="00F052B2">
      <w:pPr>
        <w:rPr>
          <w:rFonts w:ascii="Roboto Light" w:hAnsi="Roboto Light"/>
          <w:b/>
          <w:lang w:val="nn-NO"/>
        </w:rPr>
      </w:pPr>
    </w:p>
    <w:p w14:paraId="670C6753" w14:textId="3C0004D7" w:rsidR="004B6A11" w:rsidRPr="00D81135" w:rsidRDefault="004B6A11" w:rsidP="00F052B2">
      <w:pPr>
        <w:rPr>
          <w:rFonts w:ascii="Roboto Light" w:hAnsi="Roboto Light"/>
          <w:b/>
          <w:lang w:val="nn-NO"/>
        </w:rPr>
      </w:pPr>
    </w:p>
    <w:sectPr w:rsidR="004B6A11" w:rsidRPr="00D8113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6ACD" w14:textId="77777777" w:rsidR="00A2149C" w:rsidRDefault="00A2149C" w:rsidP="00A80BC9">
      <w:pPr>
        <w:spacing w:after="0" w:line="240" w:lineRule="auto"/>
      </w:pPr>
      <w:r>
        <w:separator/>
      </w:r>
    </w:p>
  </w:endnote>
  <w:endnote w:type="continuationSeparator" w:id="0">
    <w:p w14:paraId="2142096D" w14:textId="77777777" w:rsidR="00A2149C" w:rsidRDefault="00A2149C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15C6" w14:textId="6CFE0898" w:rsidR="00D61DE6" w:rsidRDefault="00D61DE6">
    <w:pPr>
      <w:pStyle w:val="Botntekst"/>
    </w:pPr>
    <w:r>
      <w:ptab w:relativeTo="margin" w:alignment="center" w:leader="none"/>
    </w:r>
    <w:r w:rsidR="00197CC9">
      <w:fldChar w:fldCharType="begin"/>
    </w:r>
    <w:r w:rsidR="00197CC9">
      <w:instrText>PAGE   \* MERGEFORMAT</w:instrText>
    </w:r>
    <w:r w:rsidR="00197CC9">
      <w:fldChar w:fldCharType="separate"/>
    </w:r>
    <w:r w:rsidR="00197CC9">
      <w:rPr>
        <w:lang w:val="nn-NO"/>
      </w:rPr>
      <w:t>1</w:t>
    </w:r>
    <w:r w:rsidR="00197CC9"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7BDB2" w14:textId="77777777" w:rsidR="00A2149C" w:rsidRDefault="00A2149C" w:rsidP="00A80BC9">
      <w:pPr>
        <w:spacing w:after="0" w:line="240" w:lineRule="auto"/>
      </w:pPr>
      <w:r>
        <w:separator/>
      </w:r>
    </w:p>
  </w:footnote>
  <w:footnote w:type="continuationSeparator" w:id="0">
    <w:p w14:paraId="50DFD0DC" w14:textId="77777777" w:rsidR="00A2149C" w:rsidRDefault="00A2149C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A16E" w14:textId="196D4FD6" w:rsidR="00A80BC9" w:rsidRDefault="000F65F4">
    <w:pPr>
      <w:pStyle w:val="Topptekst"/>
    </w:pPr>
    <w:r>
      <w:rPr>
        <w:noProof/>
      </w:rPr>
      <w:drawing>
        <wp:inline distT="0" distB="0" distL="0" distR="0" wp14:anchorId="71342B7C" wp14:editId="79753645">
          <wp:extent cx="1976755" cy="54991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B562C">
      <w:rPr>
        <w:b/>
        <w:bCs/>
      </w:rPr>
      <w:t xml:space="preserve">Vedlegg </w:t>
    </w:r>
    <w:r w:rsidR="006B767D">
      <w:rPr>
        <w:b/>
        <w:bCs/>
      </w:rPr>
      <w:t>2</w:t>
    </w:r>
    <w:r w:rsidR="005B562C" w:rsidRPr="005B562C">
      <w:rPr>
        <w:b/>
        <w:bCs/>
      </w:rPr>
      <w:t xml:space="preserve"> – </w:t>
    </w:r>
    <w:r w:rsidR="006B767D">
      <w:rPr>
        <w:b/>
        <w:bCs/>
      </w:rPr>
      <w:t>Referanseskjema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3"/>
    <w:rsid w:val="00022C24"/>
    <w:rsid w:val="00046C31"/>
    <w:rsid w:val="00047771"/>
    <w:rsid w:val="0008182F"/>
    <w:rsid w:val="000C1E1A"/>
    <w:rsid w:val="000D2532"/>
    <w:rsid w:val="000F5D79"/>
    <w:rsid w:val="000F65F4"/>
    <w:rsid w:val="001629A9"/>
    <w:rsid w:val="00166BAC"/>
    <w:rsid w:val="00166BCF"/>
    <w:rsid w:val="001726BB"/>
    <w:rsid w:val="00192CAC"/>
    <w:rsid w:val="00193449"/>
    <w:rsid w:val="00197CC9"/>
    <w:rsid w:val="001A172E"/>
    <w:rsid w:val="001C19EF"/>
    <w:rsid w:val="001F17BA"/>
    <w:rsid w:val="001F7C2F"/>
    <w:rsid w:val="002057F6"/>
    <w:rsid w:val="00206F6C"/>
    <w:rsid w:val="0026257A"/>
    <w:rsid w:val="00280795"/>
    <w:rsid w:val="002E4EB0"/>
    <w:rsid w:val="00303CE7"/>
    <w:rsid w:val="003819DD"/>
    <w:rsid w:val="003C0E49"/>
    <w:rsid w:val="00451CA3"/>
    <w:rsid w:val="004B6A11"/>
    <w:rsid w:val="004C09C3"/>
    <w:rsid w:val="004D58DF"/>
    <w:rsid w:val="004F51C4"/>
    <w:rsid w:val="00501F64"/>
    <w:rsid w:val="005418FB"/>
    <w:rsid w:val="005818BF"/>
    <w:rsid w:val="005825C1"/>
    <w:rsid w:val="005B562C"/>
    <w:rsid w:val="005D46A5"/>
    <w:rsid w:val="006B767D"/>
    <w:rsid w:val="00730F63"/>
    <w:rsid w:val="00736393"/>
    <w:rsid w:val="00757DE9"/>
    <w:rsid w:val="00851159"/>
    <w:rsid w:val="008A7CBF"/>
    <w:rsid w:val="008D6563"/>
    <w:rsid w:val="00912FFA"/>
    <w:rsid w:val="00922D85"/>
    <w:rsid w:val="00952844"/>
    <w:rsid w:val="00975CDA"/>
    <w:rsid w:val="009834AA"/>
    <w:rsid w:val="009B128A"/>
    <w:rsid w:val="009F7A5E"/>
    <w:rsid w:val="00A03E44"/>
    <w:rsid w:val="00A2149C"/>
    <w:rsid w:val="00A4184C"/>
    <w:rsid w:val="00A47213"/>
    <w:rsid w:val="00A669E3"/>
    <w:rsid w:val="00A80BC9"/>
    <w:rsid w:val="00A939A9"/>
    <w:rsid w:val="00AF31DE"/>
    <w:rsid w:val="00B11A06"/>
    <w:rsid w:val="00B90E81"/>
    <w:rsid w:val="00B95AC9"/>
    <w:rsid w:val="00BD5664"/>
    <w:rsid w:val="00BF62D8"/>
    <w:rsid w:val="00C16A63"/>
    <w:rsid w:val="00C5779B"/>
    <w:rsid w:val="00C93A97"/>
    <w:rsid w:val="00CA363B"/>
    <w:rsid w:val="00CA5CA0"/>
    <w:rsid w:val="00CB10D6"/>
    <w:rsid w:val="00CC6D31"/>
    <w:rsid w:val="00D074AA"/>
    <w:rsid w:val="00D515F4"/>
    <w:rsid w:val="00D51E02"/>
    <w:rsid w:val="00D61DE6"/>
    <w:rsid w:val="00D81135"/>
    <w:rsid w:val="00D840AD"/>
    <w:rsid w:val="00D91769"/>
    <w:rsid w:val="00DA6E0C"/>
    <w:rsid w:val="00DB26AC"/>
    <w:rsid w:val="00DC44E7"/>
    <w:rsid w:val="00DE12DF"/>
    <w:rsid w:val="00E8290C"/>
    <w:rsid w:val="00EA1D5D"/>
    <w:rsid w:val="00EB13C4"/>
    <w:rsid w:val="00EB3D0C"/>
    <w:rsid w:val="00EB7CDB"/>
    <w:rsid w:val="00ED1860"/>
    <w:rsid w:val="00EF435E"/>
    <w:rsid w:val="00F052B2"/>
    <w:rsid w:val="00F31FFA"/>
    <w:rsid w:val="00F3299F"/>
    <w:rsid w:val="00F758FA"/>
    <w:rsid w:val="00FC25F2"/>
    <w:rsid w:val="00FE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B8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A80BC9"/>
  </w:style>
  <w:style w:type="paragraph" w:styleId="Botntekst">
    <w:name w:val="footer"/>
    <w:basedOn w:val="Normal"/>
    <w:link w:val="Botn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7615\Nordfjordnett\KIN_A%20Innkj&#248;p%20-%20Anbod\23-0453%20-%20Pensjonsr&#229;dgjevar\0%20Forarbeid\Fra%20VLFK\Vedlegg%204%20Mal%20C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25E63D-F4D1-4E37-98F6-69155AC77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BD0D8-96EC-4306-89AB-E568A78B2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52A500-D291-42AD-8F2F-D24620D9781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4 Mal CV</Template>
  <TotalTime>0</TotalTime>
  <Pages>1</Pages>
  <Words>209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2025-04-07T19:51:00Z</dcterms:created>
  <dcterms:modified xsi:type="dcterms:W3CDTF">2026-07-01T12:56:00Z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